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254" w:rsidRDefault="00BB0254">
      <w:r>
        <w:t>Adı Soyadı:…………………………………...</w:t>
      </w:r>
    </w:p>
    <w:p w:rsidR="00BB0254" w:rsidRDefault="00BB0254" w:rsidP="00F1614B">
      <w:pPr>
        <w:jc w:val="center"/>
        <w:rPr>
          <w:sz w:val="32"/>
          <w:szCs w:val="32"/>
        </w:rPr>
      </w:pPr>
      <w:r w:rsidRPr="00F1614B">
        <w:rPr>
          <w:sz w:val="32"/>
          <w:szCs w:val="32"/>
        </w:rPr>
        <w:t xml:space="preserve">ÇIKARMA </w:t>
      </w:r>
      <w:r>
        <w:rPr>
          <w:sz w:val="32"/>
          <w:szCs w:val="32"/>
        </w:rPr>
        <w:t>PROBLEMLERİ</w:t>
      </w:r>
    </w:p>
    <w:p w:rsidR="00BB0254" w:rsidRPr="00F40CE2" w:rsidRDefault="00BB0254" w:rsidP="00F40CE2">
      <w:pPr>
        <w:rPr>
          <w:rFonts w:ascii="Alfabe Hv Bt" w:hAnsi="Alfabe Hv Bt"/>
          <w:sz w:val="28"/>
          <w:szCs w:val="28"/>
        </w:rPr>
      </w:pPr>
      <w:r w:rsidRPr="00F40CE2">
        <w:rPr>
          <w:rFonts w:ascii="Alfabe Hv Bt Tur" w:hAnsi="Alfabe Hv Bt Tur"/>
          <w:sz w:val="28"/>
          <w:szCs w:val="28"/>
        </w:rPr>
        <w:t>Problemleri defterinize yazarak çözümünü yapınız, bir büyüğünüze anlatınız.</w:t>
      </w:r>
    </w:p>
    <w:p w:rsidR="00BB0254" w:rsidRDefault="00BB0254" w:rsidP="00F40CE2">
      <w:pPr>
        <w:rPr>
          <w:rFonts w:ascii="Alfabe Hv Bt" w:hAnsi="Alfabe Hv Bt"/>
          <w:sz w:val="28"/>
          <w:szCs w:val="28"/>
        </w:rPr>
      </w:pPr>
    </w:p>
    <w:p w:rsidR="00BB0254" w:rsidRPr="00F40CE2" w:rsidRDefault="00BB0254" w:rsidP="00F40CE2">
      <w:r w:rsidRPr="00F40CE2">
        <w:rPr>
          <w:b/>
          <w:sz w:val="28"/>
          <w:szCs w:val="28"/>
        </w:rPr>
        <w:t>1.</w:t>
      </w:r>
      <w:r w:rsidRPr="00F40CE2">
        <w:t xml:space="preserve"> İki şehir arası uzaklık 260 km’dir. Bu yolun birinci saat 70, ikinci saat 85 km’sini giden bir aracın kaç kilometre yolu kalmıştır?</w:t>
      </w:r>
    </w:p>
    <w:p w:rsidR="00BB0254" w:rsidRPr="00F40CE2" w:rsidRDefault="00BB0254" w:rsidP="00F40CE2"/>
    <w:p w:rsidR="00BB0254" w:rsidRPr="00F40CE2" w:rsidRDefault="00BB0254" w:rsidP="00F40CE2">
      <w:r w:rsidRPr="00F40CE2">
        <w:rPr>
          <w:b/>
          <w:sz w:val="28"/>
          <w:szCs w:val="28"/>
        </w:rPr>
        <w:t>2.</w:t>
      </w:r>
      <w:r w:rsidRPr="00F40CE2">
        <w:t xml:space="preserve"> 2005 yılında 11 yaşında olan Gamze, 2004 yılında kaç yalında olacaktır?</w:t>
      </w:r>
    </w:p>
    <w:p w:rsidR="00BB0254" w:rsidRPr="00F40CE2" w:rsidRDefault="00BB0254" w:rsidP="00F40CE2"/>
    <w:p w:rsidR="00BB0254" w:rsidRDefault="00BB0254" w:rsidP="00F40CE2">
      <w:r w:rsidRPr="00F40CE2">
        <w:rPr>
          <w:b/>
          <w:sz w:val="28"/>
          <w:szCs w:val="28"/>
        </w:rPr>
        <w:t>3.</w:t>
      </w:r>
      <w:r w:rsidRPr="00F40CE2">
        <w:t xml:space="preserve"> Bir köylü, bir yılda toplam 42 ton ürün yetiştirmiştir. Bunun 8260 kg’ı ayçiçeği, 12 470 kg’ı buğday, geri kalanı pancardır. Köylünün yetiştirdiği pancar kaç kilogramdır?</w:t>
      </w:r>
    </w:p>
    <w:p w:rsidR="00BB0254" w:rsidRDefault="00BB0254" w:rsidP="00F40CE2"/>
    <w:p w:rsidR="00BB0254" w:rsidRDefault="00BB0254" w:rsidP="00F40CE2">
      <w:r w:rsidRPr="00F40CE2">
        <w:rPr>
          <w:b/>
          <w:sz w:val="28"/>
          <w:szCs w:val="28"/>
        </w:rPr>
        <w:t>4.</w:t>
      </w:r>
      <w:r>
        <w:t xml:space="preserve"> Bir pantolonla bir gömleğin toplam fiyatı 79 TL’dir. Pantolonun fiyatı, gömleğin fiyatından 29 TL fazladır. Buna göre cebinde 200 TL olan birisi 3 gömlek, 2 pantolon aldığında kaç TL parası kalır?</w:t>
      </w:r>
    </w:p>
    <w:p w:rsidR="00BB0254" w:rsidRDefault="00BB0254" w:rsidP="00F40CE2"/>
    <w:p w:rsidR="00BB0254" w:rsidRDefault="00BB0254" w:rsidP="00F40CE2">
      <w:r w:rsidRPr="00F40CE2">
        <w:rPr>
          <w:b/>
          <w:sz w:val="28"/>
          <w:szCs w:val="28"/>
        </w:rPr>
        <w:t>5.</w:t>
      </w:r>
      <w:r>
        <w:t xml:space="preserve"> Ortanca kardeşin yaşı, küçük kardeşten 4 fazla, büyük kardeşten 7 eksiktir. En büyük kardeş 22 yaşında olduğuna göre küçük kardeşin yaşı kaçtır?</w:t>
      </w:r>
    </w:p>
    <w:p w:rsidR="00BB0254" w:rsidRDefault="00BB0254" w:rsidP="00F40CE2"/>
    <w:p w:rsidR="00BB0254" w:rsidRDefault="00BB0254" w:rsidP="00F40CE2">
      <w:r w:rsidRPr="00F40CE2">
        <w:rPr>
          <w:b/>
          <w:sz w:val="28"/>
          <w:szCs w:val="28"/>
        </w:rPr>
        <w:t>6.</w:t>
      </w:r>
      <w:r>
        <w:t xml:space="preserve"> Dikdörtgen şeklindeki yazı tahtasının çevresi </w:t>
      </w:r>
      <w:smartTag w:uri="urn:schemas-microsoft-com:office:smarttags" w:element="metricconverter">
        <w:smartTagPr>
          <w:attr w:name="ProductID" w:val="8 m"/>
        </w:smartTagPr>
        <w:r>
          <w:t>8 m</w:t>
        </w:r>
      </w:smartTag>
      <w:r>
        <w:t xml:space="preserve"> 80 cm’dir. Tahtamızın kısa kenar uzunluğu </w:t>
      </w:r>
      <w:smartTag w:uri="urn:schemas-microsoft-com:office:smarttags" w:element="metricconverter">
        <w:smartTagPr>
          <w:attr w:name="ProductID" w:val="130 cm"/>
        </w:smartTagPr>
        <w:r>
          <w:t>130 cm</w:t>
        </w:r>
      </w:smartTag>
      <w:r>
        <w:t xml:space="preserve"> olduğuna göre uzun kenar uzunluğu kaç santimetredir?</w:t>
      </w:r>
    </w:p>
    <w:p w:rsidR="00BB0254" w:rsidRDefault="00BB0254" w:rsidP="00F40CE2"/>
    <w:p w:rsidR="00BB0254" w:rsidRDefault="00BB0254" w:rsidP="00F40CE2">
      <w:r w:rsidRPr="007D6CF3">
        <w:rPr>
          <w:b/>
          <w:sz w:val="28"/>
          <w:szCs w:val="28"/>
        </w:rPr>
        <w:t>7.</w:t>
      </w:r>
      <w:r>
        <w:t xml:space="preserve"> İki köy arasındaki uzaklık </w:t>
      </w:r>
      <w:smartTag w:uri="urn:schemas-microsoft-com:office:smarttags" w:element="metricconverter">
        <w:smartTagPr>
          <w:attr w:name="ProductID" w:val="10 km"/>
        </w:smartTagPr>
        <w:r>
          <w:t>10 km</w:t>
        </w:r>
      </w:smartTag>
      <w:r>
        <w:t xml:space="preserve"> 280 m’dir. Bu yolun önce 4 km’sini, sonra 3860 m’sini giden yayanın gidecek kaç metre yolu kalmıştır?</w:t>
      </w:r>
    </w:p>
    <w:p w:rsidR="00BB0254" w:rsidRDefault="00BB0254" w:rsidP="00F40CE2"/>
    <w:p w:rsidR="00BB0254" w:rsidRDefault="00BB0254" w:rsidP="00F40CE2">
      <w:r w:rsidRPr="007D6CF3">
        <w:rPr>
          <w:b/>
          <w:sz w:val="28"/>
          <w:szCs w:val="28"/>
        </w:rPr>
        <w:t>8.</w:t>
      </w:r>
      <w:r>
        <w:t xml:space="preserve"> Bir kolide 25 düzine kalem vardır. Bu kalemlerin 6 düzine, 8 deste ve 6 tanesi satıldı. Kolide kalan kalemlerin sayısı kaçtır?</w:t>
      </w:r>
    </w:p>
    <w:p w:rsidR="00BB0254" w:rsidRDefault="00BB0254" w:rsidP="00F40CE2"/>
    <w:p w:rsidR="00BB0254" w:rsidRDefault="00BB0254" w:rsidP="00F40CE2">
      <w:r>
        <w:rPr>
          <w:b/>
          <w:sz w:val="28"/>
          <w:szCs w:val="28"/>
        </w:rPr>
        <w:t>9</w:t>
      </w:r>
      <w:r w:rsidRPr="00F40CE2">
        <w:rPr>
          <w:b/>
          <w:sz w:val="28"/>
          <w:szCs w:val="28"/>
        </w:rPr>
        <w:t>.</w:t>
      </w:r>
      <w:r w:rsidRPr="00F40CE2">
        <w:t xml:space="preserve"> </w:t>
      </w:r>
      <w:r>
        <w:t>Yüzler basamağında 3 rakamı olan beş basamaklı en büyük çift sayı ile binler basamağında 7 rakamı bulunan dört basamaklı en büyük sayı farkı kaçtır?</w:t>
      </w:r>
    </w:p>
    <w:p w:rsidR="00BB0254" w:rsidRDefault="00BB0254" w:rsidP="00F40CE2"/>
    <w:p w:rsidR="00BB0254" w:rsidRDefault="00BB0254" w:rsidP="00F40CE2">
      <w:r>
        <w:rPr>
          <w:b/>
          <w:sz w:val="28"/>
          <w:szCs w:val="28"/>
        </w:rPr>
        <w:t>10</w:t>
      </w:r>
      <w:r w:rsidRPr="00F40CE2">
        <w:rPr>
          <w:b/>
          <w:sz w:val="28"/>
          <w:szCs w:val="28"/>
        </w:rPr>
        <w:t>.</w:t>
      </w:r>
      <w:r w:rsidRPr="00F40CE2">
        <w:t xml:space="preserve"> </w:t>
      </w:r>
      <w:r>
        <w:t>136 fazlası 615 olan sayının 79 eksiği kaçır?</w:t>
      </w:r>
    </w:p>
    <w:p w:rsidR="00BB0254" w:rsidRDefault="00BB0254" w:rsidP="00F40CE2"/>
    <w:p w:rsidR="00BB0254" w:rsidRDefault="00BB0254" w:rsidP="00F40CE2">
      <w:r>
        <w:rPr>
          <w:b/>
          <w:sz w:val="28"/>
          <w:szCs w:val="28"/>
        </w:rPr>
        <w:t>11</w:t>
      </w:r>
      <w:r w:rsidRPr="00F40CE2">
        <w:rPr>
          <w:b/>
          <w:sz w:val="28"/>
          <w:szCs w:val="28"/>
        </w:rPr>
        <w:t>.</w:t>
      </w:r>
      <w:r w:rsidRPr="00F40CE2">
        <w:t xml:space="preserve"> </w:t>
      </w:r>
      <w:r>
        <w:t xml:space="preserve">560 metrelik kumaşın </w:t>
      </w:r>
      <w:r w:rsidRPr="00EB7806">
        <w:rPr>
          <w:u w:val="single"/>
        </w:rPr>
        <w:t xml:space="preserve"> 4 </w:t>
      </w:r>
      <w:r w:rsidRPr="00EB7806">
        <w:t>’</w:t>
      </w:r>
      <w:r>
        <w:t xml:space="preserve">ü satılmıştır. Geri kalan kumaş kaç metredir?  </w:t>
      </w:r>
    </w:p>
    <w:p w:rsidR="00BB0254" w:rsidRDefault="00BB0254" w:rsidP="00F40CE2">
      <w:r>
        <w:tab/>
      </w:r>
      <w:r>
        <w:tab/>
      </w:r>
      <w:r>
        <w:tab/>
        <w:t xml:space="preserve">        7</w:t>
      </w:r>
    </w:p>
    <w:p w:rsidR="00BB0254" w:rsidRDefault="00BB0254" w:rsidP="00F40CE2"/>
    <w:p w:rsidR="00BB0254" w:rsidRDefault="00BB0254" w:rsidP="00F40CE2">
      <w:r>
        <w:rPr>
          <w:b/>
          <w:sz w:val="28"/>
          <w:szCs w:val="28"/>
        </w:rPr>
        <w:t>12</w:t>
      </w:r>
      <w:r w:rsidRPr="00F40CE2">
        <w:rPr>
          <w:b/>
          <w:sz w:val="28"/>
          <w:szCs w:val="28"/>
        </w:rPr>
        <w:t>.</w:t>
      </w:r>
      <w:r w:rsidRPr="00F40CE2">
        <w:t xml:space="preserve"> </w:t>
      </w:r>
      <w:r>
        <w:tab/>
        <w:t>8, 1, 0, 6, 3 rakamlarıyla yazılacak beş basamaklı en büyük ve en küçük sayıların farkı kaçtır?</w:t>
      </w:r>
    </w:p>
    <w:p w:rsidR="00BB0254" w:rsidRDefault="00BB0254" w:rsidP="00F40CE2"/>
    <w:p w:rsidR="00BB0254" w:rsidRDefault="00BB0254" w:rsidP="00F40CE2">
      <w:r>
        <w:rPr>
          <w:b/>
          <w:sz w:val="28"/>
          <w:szCs w:val="28"/>
        </w:rPr>
        <w:t>13</w:t>
      </w:r>
      <w:r w:rsidRPr="00F40CE2">
        <w:rPr>
          <w:b/>
          <w:sz w:val="28"/>
          <w:szCs w:val="28"/>
        </w:rPr>
        <w:t>.</w:t>
      </w:r>
      <w:r w:rsidRPr="00F40CE2">
        <w:t xml:space="preserve"> </w:t>
      </w:r>
      <w:r>
        <w:t>İki sayının farkı 8057’dir. Eksileni 1126 eksiltir, çıkanı 1225 artırsak yeni fark kaç olur?</w:t>
      </w:r>
    </w:p>
    <w:p w:rsidR="00BB0254" w:rsidRDefault="00BB0254" w:rsidP="00F40CE2"/>
    <w:p w:rsidR="00BB0254" w:rsidRDefault="00BB0254" w:rsidP="00F40CE2">
      <w:r>
        <w:rPr>
          <w:b/>
          <w:sz w:val="28"/>
          <w:szCs w:val="28"/>
        </w:rPr>
        <w:t>14</w:t>
      </w:r>
      <w:r w:rsidRPr="00F40CE2">
        <w:rPr>
          <w:b/>
          <w:sz w:val="28"/>
          <w:szCs w:val="28"/>
        </w:rPr>
        <w:t>.</w:t>
      </w:r>
      <w:r w:rsidRPr="00F40CE2">
        <w:t xml:space="preserve"> </w:t>
      </w:r>
      <w:r>
        <w:t>Bir çıkarma işleminde fark 92’dir. Yeni farkın 113 olması için çıkandan kaç çıkarılmalıdır?</w:t>
      </w:r>
    </w:p>
    <w:p w:rsidR="00BB0254" w:rsidRDefault="00BB0254" w:rsidP="00F40CE2"/>
    <w:p w:rsidR="00BB0254" w:rsidRDefault="00BB0254" w:rsidP="00F40CE2">
      <w:r>
        <w:rPr>
          <w:b/>
          <w:sz w:val="28"/>
          <w:szCs w:val="28"/>
        </w:rPr>
        <w:t>15</w:t>
      </w:r>
      <w:r w:rsidRPr="00F40CE2">
        <w:rPr>
          <w:b/>
          <w:sz w:val="28"/>
          <w:szCs w:val="28"/>
        </w:rPr>
        <w:t>.</w:t>
      </w:r>
      <w:r w:rsidRPr="00F40CE2">
        <w:t xml:space="preserve"> </w:t>
      </w:r>
      <w:r>
        <w:t xml:space="preserve"> 65675 sayısının onlar basamağına 2, binler basamağına 3 eklenirse sayı kaç artar?</w:t>
      </w:r>
    </w:p>
    <w:p w:rsidR="00BB0254" w:rsidRDefault="00BB0254" w:rsidP="00F40CE2"/>
    <w:p w:rsidR="00BB0254" w:rsidRDefault="00BB0254" w:rsidP="00F40CE2">
      <w:r>
        <w:rPr>
          <w:b/>
          <w:sz w:val="28"/>
          <w:szCs w:val="28"/>
        </w:rPr>
        <w:t>16</w:t>
      </w:r>
      <w:r w:rsidRPr="00F40CE2">
        <w:rPr>
          <w:b/>
          <w:sz w:val="28"/>
          <w:szCs w:val="28"/>
        </w:rPr>
        <w:t>.</w:t>
      </w:r>
      <w:r w:rsidRPr="00F40CE2">
        <w:t xml:space="preserve"> </w:t>
      </w:r>
      <w:r>
        <w:t>Üç terimli bir toplama işleminde birinci terim ile ikinci terimin toplamı 5732’dir. Toplam 13240 olduğuna göre, üçüncü terim kaçtır?</w:t>
      </w:r>
    </w:p>
    <w:p w:rsidR="00BB0254" w:rsidRDefault="00BB0254" w:rsidP="00F40CE2"/>
    <w:p w:rsidR="00BB0254" w:rsidRDefault="00BB0254" w:rsidP="00F40CE2">
      <w:r>
        <w:rPr>
          <w:b/>
          <w:sz w:val="28"/>
          <w:szCs w:val="28"/>
        </w:rPr>
        <w:t>17</w:t>
      </w:r>
      <w:r w:rsidRPr="00F40CE2">
        <w:rPr>
          <w:b/>
          <w:sz w:val="28"/>
          <w:szCs w:val="28"/>
        </w:rPr>
        <w:t>.</w:t>
      </w:r>
      <w:r w:rsidRPr="00F40CE2">
        <w:t xml:space="preserve"> </w:t>
      </w:r>
      <w:r>
        <w:t xml:space="preserve"> 9101 doğal sayısına hangi sayı eklenirse beş basamaklı en küçük doğal sayı elde edilir?</w:t>
      </w:r>
    </w:p>
    <w:p w:rsidR="00BB0254" w:rsidRDefault="00BB0254" w:rsidP="00F40CE2"/>
    <w:p w:rsidR="00BB0254" w:rsidRDefault="00BB0254" w:rsidP="00E41738">
      <w:pPr>
        <w:numPr>
          <w:ilvl w:val="0"/>
          <w:numId w:val="1"/>
        </w:numPr>
      </w:pPr>
      <w:r>
        <w:t>5, 0, 3, 7 rakamlarıyla yazılabilen dört basamaklı en büyük doğal sayı ile dört basamaklı en küçük sayının farkı kaçtır?</w:t>
      </w:r>
    </w:p>
    <w:p w:rsidR="00BB0254" w:rsidRDefault="00BB0254" w:rsidP="00E41738"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BB0254" w:rsidRPr="00F40CE2" w:rsidRDefault="00BB0254" w:rsidP="00E41738">
      <w:pPr>
        <w:numPr>
          <w:ilvl w:val="0"/>
          <w:numId w:val="1"/>
        </w:numPr>
      </w:pPr>
    </w:p>
    <w:sectPr w:rsidR="00BB0254" w:rsidRPr="00F40CE2" w:rsidSect="00F1614B">
      <w:pgSz w:w="11906" w:h="16838"/>
      <w:pgMar w:top="568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 Hv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lfabe Hv Bt">
    <w:altName w:val="Britannic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12D93"/>
    <w:multiLevelType w:val="hybridMultilevel"/>
    <w:tmpl w:val="57222800"/>
    <w:lvl w:ilvl="0" w:tplc="8A185522">
      <w:start w:val="18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614B"/>
    <w:rsid w:val="00134694"/>
    <w:rsid w:val="002336FE"/>
    <w:rsid w:val="00403D1D"/>
    <w:rsid w:val="006A1319"/>
    <w:rsid w:val="006B055D"/>
    <w:rsid w:val="007D6CF3"/>
    <w:rsid w:val="00897EAA"/>
    <w:rsid w:val="008E40B0"/>
    <w:rsid w:val="00982B36"/>
    <w:rsid w:val="00A51E93"/>
    <w:rsid w:val="00B03D45"/>
    <w:rsid w:val="00BB0254"/>
    <w:rsid w:val="00CA3BFB"/>
    <w:rsid w:val="00CD4EC2"/>
    <w:rsid w:val="00D5018A"/>
    <w:rsid w:val="00DC3023"/>
    <w:rsid w:val="00DE71DE"/>
    <w:rsid w:val="00E41738"/>
    <w:rsid w:val="00EB7806"/>
    <w:rsid w:val="00F1614B"/>
    <w:rsid w:val="00F40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D4E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4E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40CE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4173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69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1</Pages>
  <Words>355</Words>
  <Characters>2024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5</cp:revision>
  <dcterms:created xsi:type="dcterms:W3CDTF">2010-11-14T18:01:00Z</dcterms:created>
  <dcterms:modified xsi:type="dcterms:W3CDTF">2010-11-28T16:13:00Z</dcterms:modified>
</cp:coreProperties>
</file>